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1872B" w14:textId="7194A407" w:rsidR="00FB6A3F" w:rsidRPr="00D87BBD" w:rsidRDefault="001050EA" w:rsidP="00A604DE">
      <w:pPr>
        <w:pStyle w:val="Logo"/>
        <w:rPr>
          <w:lang w:val="ru-RU"/>
        </w:rPr>
      </w:pPr>
      <w:bookmarkStart w:id="0" w:name="_Hlk219331263"/>
      <w:r>
        <w:drawing>
          <wp:inline distT="0" distB="0" distL="0" distR="0" wp14:anchorId="3F8879E7" wp14:editId="4CCEA5F5">
            <wp:extent cx="1320800" cy="365646"/>
            <wp:effectExtent l="0" t="0" r="0" b="3175"/>
            <wp:docPr id="73341430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3414301" name="Рисунок 73341430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854" cy="398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8B5377" w14:textId="3E73DEA1" w:rsidR="006F24BF" w:rsidRDefault="006F24BF" w:rsidP="00DF3134">
      <w:pPr>
        <w:pStyle w:val="Line"/>
      </w:pPr>
    </w:p>
    <w:tbl>
      <w:tblPr>
        <w:tblStyle w:val="ac"/>
        <w:tblW w:w="8930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0"/>
      </w:tblGrid>
      <w:tr w:rsidR="00332CE0" w:rsidRPr="006F348B" w14:paraId="207DB847" w14:textId="77777777" w:rsidTr="00D8240F">
        <w:trPr>
          <w:cantSplit/>
          <w:trHeight w:hRule="exact" w:val="1587"/>
        </w:trPr>
        <w:tc>
          <w:tcPr>
            <w:tcW w:w="8930" w:type="dxa"/>
            <w:vAlign w:val="center"/>
          </w:tcPr>
          <w:p w14:paraId="2A284B30" w14:textId="6C0A4C53" w:rsidR="00E64F70" w:rsidRDefault="00E64F70" w:rsidP="00A604DE">
            <w:pPr>
              <w:pStyle w:val="Author"/>
              <w:rPr>
                <w:sz w:val="36"/>
                <w:szCs w:val="46"/>
              </w:rPr>
            </w:pPr>
            <w:bookmarkStart w:id="1" w:name="_Hlk219331423"/>
            <w:bookmarkEnd w:id="0"/>
            <w:r w:rsidRPr="00E64F70">
              <w:rPr>
                <w:sz w:val="36"/>
                <w:szCs w:val="46"/>
              </w:rPr>
              <w:t>И.</w:t>
            </w:r>
            <w:r w:rsidR="00FA59C5">
              <w:rPr>
                <w:sz w:val="36"/>
                <w:szCs w:val="46"/>
              </w:rPr>
              <w:t xml:space="preserve"> </w:t>
            </w:r>
            <w:r w:rsidRPr="00E64F70">
              <w:rPr>
                <w:sz w:val="36"/>
                <w:szCs w:val="46"/>
              </w:rPr>
              <w:t>О. Фамилия, И.</w:t>
            </w:r>
            <w:r w:rsidR="00FA59C5">
              <w:rPr>
                <w:sz w:val="36"/>
                <w:szCs w:val="46"/>
              </w:rPr>
              <w:t xml:space="preserve"> </w:t>
            </w:r>
            <w:r w:rsidRPr="00E64F70">
              <w:rPr>
                <w:sz w:val="36"/>
                <w:szCs w:val="46"/>
              </w:rPr>
              <w:t xml:space="preserve">О. Фамилия, </w:t>
            </w:r>
          </w:p>
          <w:p w14:paraId="120DC3B7" w14:textId="621EFE1E" w:rsidR="00332CE0" w:rsidRPr="00E64F70" w:rsidRDefault="00E64F70" w:rsidP="00A604DE">
            <w:pPr>
              <w:pStyle w:val="Author"/>
              <w:rPr>
                <w:sz w:val="36"/>
                <w:szCs w:val="46"/>
              </w:rPr>
            </w:pPr>
            <w:r w:rsidRPr="00E64F70">
              <w:rPr>
                <w:sz w:val="36"/>
                <w:szCs w:val="46"/>
              </w:rPr>
              <w:t>И.</w:t>
            </w:r>
            <w:r w:rsidR="00FA59C5">
              <w:rPr>
                <w:sz w:val="36"/>
                <w:szCs w:val="46"/>
              </w:rPr>
              <w:t xml:space="preserve"> </w:t>
            </w:r>
            <w:r w:rsidRPr="00E64F70">
              <w:rPr>
                <w:sz w:val="36"/>
                <w:szCs w:val="46"/>
              </w:rPr>
              <w:t xml:space="preserve">О. Фамилия </w:t>
            </w:r>
            <w:r w:rsidR="009733D4" w:rsidRPr="00E64F70">
              <w:rPr>
                <w:sz w:val="36"/>
                <w:szCs w:val="46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И.О. Фамилия, И.О. Фамилия, И.О. Фамилия"/>
                    <w:format w:val="Первая прописная"/>
                  </w:textInput>
                </w:ffData>
              </w:fldChar>
            </w:r>
            <w:bookmarkStart w:id="2" w:name="ТекстовоеПоле1"/>
            <w:r w:rsidR="009733D4" w:rsidRPr="00E64F70">
              <w:rPr>
                <w:sz w:val="36"/>
                <w:szCs w:val="46"/>
              </w:rPr>
              <w:instrText xml:space="preserve"> </w:instrText>
            </w:r>
            <w:r w:rsidR="009733D4" w:rsidRPr="00E64F70">
              <w:rPr>
                <w:sz w:val="36"/>
                <w:szCs w:val="46"/>
                <w:lang w:val="en-US"/>
              </w:rPr>
              <w:instrText>FORMTEXT</w:instrText>
            </w:r>
            <w:r w:rsidR="009733D4" w:rsidRPr="00E64F70">
              <w:rPr>
                <w:sz w:val="36"/>
                <w:szCs w:val="46"/>
              </w:rPr>
              <w:instrText xml:space="preserve"> </w:instrText>
            </w:r>
            <w:r w:rsidR="009733D4" w:rsidRPr="00E64F70">
              <w:rPr>
                <w:sz w:val="36"/>
                <w:szCs w:val="46"/>
              </w:rPr>
            </w:r>
            <w:r w:rsidR="009733D4" w:rsidRPr="00E64F70">
              <w:rPr>
                <w:sz w:val="36"/>
                <w:szCs w:val="46"/>
              </w:rPr>
              <w:fldChar w:fldCharType="separate"/>
            </w:r>
            <w:r w:rsidR="009733D4" w:rsidRPr="00E64F70">
              <w:rPr>
                <w:sz w:val="36"/>
                <w:szCs w:val="46"/>
              </w:rPr>
              <w:fldChar w:fldCharType="end"/>
            </w:r>
            <w:bookmarkEnd w:id="2"/>
          </w:p>
          <w:p w14:paraId="351A01E6" w14:textId="77777777" w:rsidR="00332CE0" w:rsidRPr="006F348B" w:rsidRDefault="00332CE0" w:rsidP="0016556C">
            <w:pPr>
              <w:pStyle w:val="Title1"/>
            </w:pPr>
          </w:p>
          <w:p w14:paraId="41C793CB" w14:textId="77777777" w:rsidR="00332CE0" w:rsidRPr="006F348B" w:rsidRDefault="00332CE0" w:rsidP="0016556C">
            <w:pPr>
              <w:pStyle w:val="Title1"/>
            </w:pPr>
          </w:p>
        </w:tc>
      </w:tr>
      <w:tr w:rsidR="00332CE0" w14:paraId="26E8BADD" w14:textId="77777777" w:rsidTr="00D8240F">
        <w:trPr>
          <w:cantSplit/>
          <w:trHeight w:hRule="exact" w:val="4708"/>
        </w:trPr>
        <w:tc>
          <w:tcPr>
            <w:tcW w:w="8930" w:type="dxa"/>
            <w:vAlign w:val="center"/>
          </w:tcPr>
          <w:p w14:paraId="121333FE" w14:textId="3841CAB8" w:rsidR="00332CE0" w:rsidRPr="00445D5F" w:rsidRDefault="00332CE0" w:rsidP="0016556C">
            <w:pPr>
              <w:pStyle w:val="Title1"/>
            </w:pPr>
          </w:p>
          <w:p w14:paraId="5FBF27C2" w14:textId="77777777" w:rsidR="00E8660C" w:rsidRDefault="00E8660C" w:rsidP="0016556C">
            <w:pPr>
              <w:pStyle w:val="Title1"/>
            </w:pPr>
          </w:p>
          <w:p w14:paraId="7199AA29" w14:textId="57FEA9A6" w:rsidR="00332CE0" w:rsidRPr="0016556C" w:rsidRDefault="00E64F70" w:rsidP="0016556C">
            <w:pPr>
              <w:pStyle w:val="Title1"/>
            </w:pPr>
            <w:r w:rsidRPr="0016556C">
              <w:t>НАзвание</w:t>
            </w:r>
          </w:p>
          <w:p w14:paraId="2F21CCB9" w14:textId="3ED098E3" w:rsidR="00332CE0" w:rsidRDefault="00332CE0" w:rsidP="0016556C">
            <w:pPr>
              <w:pStyle w:val="Title1"/>
            </w:pPr>
          </w:p>
          <w:p w14:paraId="23ED7398" w14:textId="77777777" w:rsidR="0016556C" w:rsidRDefault="0016556C" w:rsidP="0016556C">
            <w:pPr>
              <w:pStyle w:val="Title1"/>
            </w:pPr>
          </w:p>
          <w:p w14:paraId="0F936C44" w14:textId="77777777" w:rsidR="0016556C" w:rsidRDefault="0016556C" w:rsidP="0016556C">
            <w:pPr>
              <w:pStyle w:val="Title1"/>
            </w:pPr>
          </w:p>
          <w:p w14:paraId="7D119DE1" w14:textId="77777777" w:rsidR="0016556C" w:rsidRDefault="0016556C" w:rsidP="0016556C">
            <w:pPr>
              <w:pStyle w:val="Title1"/>
            </w:pPr>
          </w:p>
          <w:p w14:paraId="4252A0D0" w14:textId="77777777" w:rsidR="0016556C" w:rsidRDefault="0016556C" w:rsidP="0016556C">
            <w:pPr>
              <w:pStyle w:val="Title1"/>
            </w:pPr>
          </w:p>
          <w:p w14:paraId="76A3C8E8" w14:textId="77777777" w:rsidR="0016556C" w:rsidRDefault="0016556C" w:rsidP="0016556C">
            <w:pPr>
              <w:pStyle w:val="Title1"/>
            </w:pPr>
          </w:p>
          <w:p w14:paraId="58288CF4" w14:textId="77777777" w:rsidR="0016556C" w:rsidRPr="00445D5F" w:rsidRDefault="0016556C" w:rsidP="0016556C">
            <w:pPr>
              <w:pStyle w:val="Title1"/>
            </w:pPr>
          </w:p>
          <w:p w14:paraId="3EB7A95A" w14:textId="63860ECF" w:rsidR="00332CE0" w:rsidRDefault="00FC5D38" w:rsidP="00A604DE">
            <w:pPr>
              <w:pStyle w:val="Author"/>
            </w:pPr>
            <w:r w:rsidRPr="00445D5F">
              <w:rPr>
                <w:szCs w:val="40"/>
              </w:rPr>
              <w:drawing>
                <wp:anchor distT="0" distB="0" distL="114300" distR="114300" simplePos="0" relativeHeight="251658240" behindDoc="0" locked="1" layoutInCell="1" allowOverlap="1" wp14:anchorId="44B100D6" wp14:editId="579B16C9">
                  <wp:simplePos x="0" y="0"/>
                  <wp:positionH relativeFrom="column">
                    <wp:posOffset>-560705</wp:posOffset>
                  </wp:positionH>
                  <wp:positionV relativeFrom="page">
                    <wp:posOffset>2483485</wp:posOffset>
                  </wp:positionV>
                  <wp:extent cx="6803390" cy="3282950"/>
                  <wp:effectExtent l="0" t="0" r="0" b="0"/>
                  <wp:wrapNone/>
                  <wp:docPr id="62993030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03390" cy="328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A7076" w14:paraId="0513A8DA" w14:textId="77777777" w:rsidTr="00D8240F">
        <w:trPr>
          <w:cantSplit/>
          <w:trHeight w:hRule="exact" w:val="5551"/>
        </w:trPr>
        <w:tc>
          <w:tcPr>
            <w:tcW w:w="8930" w:type="dxa"/>
            <w:vAlign w:val="center"/>
          </w:tcPr>
          <w:p w14:paraId="257469A7" w14:textId="32706399" w:rsidR="008A7076" w:rsidRDefault="008A7076" w:rsidP="0016556C">
            <w:pPr>
              <w:pStyle w:val="Title1"/>
            </w:pPr>
          </w:p>
          <w:p w14:paraId="47928376" w14:textId="77777777" w:rsidR="008A7076" w:rsidRDefault="008A7076" w:rsidP="0016556C">
            <w:pPr>
              <w:pStyle w:val="Title1"/>
            </w:pPr>
          </w:p>
          <w:p w14:paraId="14F04E4B" w14:textId="77777777" w:rsidR="008A7076" w:rsidRDefault="008A7076" w:rsidP="0016556C">
            <w:pPr>
              <w:pStyle w:val="Title1"/>
            </w:pPr>
          </w:p>
          <w:p w14:paraId="0F759996" w14:textId="77777777" w:rsidR="008A7076" w:rsidRDefault="008A7076" w:rsidP="0016556C">
            <w:pPr>
              <w:pStyle w:val="Title1"/>
            </w:pPr>
          </w:p>
          <w:p w14:paraId="4BE5F648" w14:textId="77777777" w:rsidR="008A7076" w:rsidRDefault="008A7076" w:rsidP="0016556C">
            <w:pPr>
              <w:pStyle w:val="Title1"/>
            </w:pPr>
          </w:p>
          <w:p w14:paraId="2FE5A037" w14:textId="77777777" w:rsidR="0016556C" w:rsidRDefault="0016556C" w:rsidP="0016556C">
            <w:pPr>
              <w:pStyle w:val="Title1"/>
            </w:pPr>
          </w:p>
          <w:p w14:paraId="14DE2E25" w14:textId="77777777" w:rsidR="0016556C" w:rsidRDefault="0016556C" w:rsidP="0016556C">
            <w:pPr>
              <w:pStyle w:val="Title1"/>
            </w:pPr>
          </w:p>
          <w:p w14:paraId="65F6244E" w14:textId="77777777" w:rsidR="0016556C" w:rsidRDefault="0016556C" w:rsidP="0016556C">
            <w:pPr>
              <w:pStyle w:val="Title1"/>
            </w:pPr>
          </w:p>
          <w:p w14:paraId="513EB987" w14:textId="2A9D0C85" w:rsidR="008A7076" w:rsidRPr="00A604DE" w:rsidRDefault="00A604DE" w:rsidP="0016556C">
            <w:pPr>
              <w:pStyle w:val="Title1"/>
            </w:pPr>
            <w:r w:rsidRPr="00A604DE">
              <w:t>Санкт-</w:t>
            </w:r>
            <w:r>
              <w:t>П</w:t>
            </w:r>
            <w:r w:rsidRPr="00A604DE">
              <w:t>етербург</w:t>
            </w:r>
          </w:p>
          <w:p w14:paraId="0ECDB7DF" w14:textId="26B44DC0" w:rsidR="008A7076" w:rsidRDefault="008A7076" w:rsidP="0016556C">
            <w:pPr>
              <w:pStyle w:val="Title1"/>
            </w:pPr>
            <w:r w:rsidRPr="00A604DE">
              <w:t>20</w:t>
            </w:r>
            <w:r w:rsidR="00E64F70">
              <w:t>26</w:t>
            </w:r>
          </w:p>
        </w:tc>
      </w:tr>
      <w:bookmarkEnd w:id="1"/>
    </w:tbl>
    <w:p w14:paraId="2143E6EE" w14:textId="77777777" w:rsidR="00ED0FE5" w:rsidRPr="00ED0FE5" w:rsidRDefault="00ED0FE5" w:rsidP="00ED0FE5"/>
    <w:sectPr w:rsidR="00ED0FE5" w:rsidRPr="00ED0FE5" w:rsidSect="00B25EA1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B1A6E" w14:textId="77777777" w:rsidR="00EF07A9" w:rsidRDefault="00EF07A9" w:rsidP="006909BE">
      <w:r>
        <w:separator/>
      </w:r>
    </w:p>
  </w:endnote>
  <w:endnote w:type="continuationSeparator" w:id="0">
    <w:p w14:paraId="18C793DB" w14:textId="77777777" w:rsidR="00EF07A9" w:rsidRDefault="00EF07A9" w:rsidP="00690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 New Roman (Основной текст">
    <w:altName w:val="Times New Roman"/>
    <w:charset w:val="00"/>
    <w:family w:val="roman"/>
    <w:pitch w:val="default"/>
  </w:font>
  <w:font w:name="Golos Text">
    <w:altName w:val="Calibri"/>
    <w:charset w:val="00"/>
    <w:family w:val="swiss"/>
    <w:pitch w:val="variable"/>
    <w:sig w:usb0="A000022F" w:usb1="100000EB" w:usb2="0000002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5D2C" w14:textId="77777777" w:rsidR="006909BE" w:rsidRDefault="006909B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35FC2" w14:textId="77777777" w:rsidR="00EF07A9" w:rsidRDefault="00EF07A9" w:rsidP="006909BE">
      <w:r>
        <w:separator/>
      </w:r>
    </w:p>
  </w:footnote>
  <w:footnote w:type="continuationSeparator" w:id="0">
    <w:p w14:paraId="402DFD53" w14:textId="77777777" w:rsidR="00EF07A9" w:rsidRDefault="00EF07A9" w:rsidP="006909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6CC"/>
    <w:rsid w:val="00022944"/>
    <w:rsid w:val="00054935"/>
    <w:rsid w:val="00055BF7"/>
    <w:rsid w:val="000759C4"/>
    <w:rsid w:val="000B2B95"/>
    <w:rsid w:val="000D351D"/>
    <w:rsid w:val="000F7F5F"/>
    <w:rsid w:val="001050EA"/>
    <w:rsid w:val="001057D6"/>
    <w:rsid w:val="00117359"/>
    <w:rsid w:val="001250DF"/>
    <w:rsid w:val="0016556C"/>
    <w:rsid w:val="001737D4"/>
    <w:rsid w:val="001812E2"/>
    <w:rsid w:val="0019010C"/>
    <w:rsid w:val="00192EC1"/>
    <w:rsid w:val="001D20FC"/>
    <w:rsid w:val="001E1E0D"/>
    <w:rsid w:val="00216F9D"/>
    <w:rsid w:val="00265EEA"/>
    <w:rsid w:val="002702D7"/>
    <w:rsid w:val="00280190"/>
    <w:rsid w:val="00325654"/>
    <w:rsid w:val="00332CE0"/>
    <w:rsid w:val="00385690"/>
    <w:rsid w:val="00396803"/>
    <w:rsid w:val="003C06AD"/>
    <w:rsid w:val="00445D5F"/>
    <w:rsid w:val="004679BC"/>
    <w:rsid w:val="00513717"/>
    <w:rsid w:val="00545750"/>
    <w:rsid w:val="00571EBE"/>
    <w:rsid w:val="005819AB"/>
    <w:rsid w:val="00587FE9"/>
    <w:rsid w:val="005F1B2E"/>
    <w:rsid w:val="006260D2"/>
    <w:rsid w:val="006909BE"/>
    <w:rsid w:val="006E1F94"/>
    <w:rsid w:val="006E26F2"/>
    <w:rsid w:val="006E5D11"/>
    <w:rsid w:val="006F24BF"/>
    <w:rsid w:val="006F348B"/>
    <w:rsid w:val="006F7313"/>
    <w:rsid w:val="00743597"/>
    <w:rsid w:val="0078368B"/>
    <w:rsid w:val="00797935"/>
    <w:rsid w:val="007F360A"/>
    <w:rsid w:val="00806B6B"/>
    <w:rsid w:val="0085149B"/>
    <w:rsid w:val="008A7076"/>
    <w:rsid w:val="0091416D"/>
    <w:rsid w:val="00935296"/>
    <w:rsid w:val="009359BD"/>
    <w:rsid w:val="009733D4"/>
    <w:rsid w:val="00974537"/>
    <w:rsid w:val="009C63F2"/>
    <w:rsid w:val="00A604DE"/>
    <w:rsid w:val="00AB1101"/>
    <w:rsid w:val="00AD716C"/>
    <w:rsid w:val="00AE0E65"/>
    <w:rsid w:val="00AF3A61"/>
    <w:rsid w:val="00B25EA1"/>
    <w:rsid w:val="00B43FF3"/>
    <w:rsid w:val="00B546CC"/>
    <w:rsid w:val="00B6020A"/>
    <w:rsid w:val="00BA6100"/>
    <w:rsid w:val="00BE1F97"/>
    <w:rsid w:val="00BF2F5B"/>
    <w:rsid w:val="00C37A25"/>
    <w:rsid w:val="00C4281C"/>
    <w:rsid w:val="00CA70C9"/>
    <w:rsid w:val="00D066AA"/>
    <w:rsid w:val="00D47CCD"/>
    <w:rsid w:val="00D8240F"/>
    <w:rsid w:val="00D87BBD"/>
    <w:rsid w:val="00DA36F6"/>
    <w:rsid w:val="00DC6FE7"/>
    <w:rsid w:val="00DD786E"/>
    <w:rsid w:val="00DF3134"/>
    <w:rsid w:val="00E37D2C"/>
    <w:rsid w:val="00E51766"/>
    <w:rsid w:val="00E64F70"/>
    <w:rsid w:val="00E8660C"/>
    <w:rsid w:val="00ED0FE5"/>
    <w:rsid w:val="00EF07A9"/>
    <w:rsid w:val="00EF2FB9"/>
    <w:rsid w:val="00F14443"/>
    <w:rsid w:val="00F33EF3"/>
    <w:rsid w:val="00F81540"/>
    <w:rsid w:val="00FA59C5"/>
    <w:rsid w:val="00FA78EB"/>
    <w:rsid w:val="00FB6A3F"/>
    <w:rsid w:val="00FC5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F2C16"/>
  <w15:chartTrackingRefBased/>
  <w15:docId w15:val="{61BC6D38-7D30-4CD9-A12C-5A2D1F6DD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9C63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63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63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63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63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63F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63F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63F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63F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63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C63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C63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C63F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C63F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C63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C63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C63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C63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C63F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C63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C63F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C63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C63F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C63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C63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C63F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C63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C63F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C63F2"/>
    <w:rPr>
      <w:b/>
      <w:bCs/>
      <w:smallCaps/>
      <w:color w:val="2F5496" w:themeColor="accent1" w:themeShade="BF"/>
      <w:spacing w:val="5"/>
    </w:rPr>
  </w:style>
  <w:style w:type="paragraph" w:customStyle="1" w:styleId="Author">
    <w:name w:val="Author"/>
    <w:basedOn w:val="a"/>
    <w:next w:val="Title1"/>
    <w:autoRedefine/>
    <w:qFormat/>
    <w:rsid w:val="00A604DE"/>
    <w:pPr>
      <w:adjustRightInd w:val="0"/>
      <w:snapToGrid w:val="0"/>
      <w:jc w:val="center"/>
    </w:pPr>
    <w:rPr>
      <w:rFonts w:ascii="Arial Black" w:hAnsi="Arial Black" w:cs="Times New Roman (Основной текст"/>
      <w:b/>
      <w:noProof/>
      <w:sz w:val="40"/>
      <w:szCs w:val="48"/>
    </w:rPr>
  </w:style>
  <w:style w:type="paragraph" w:customStyle="1" w:styleId="Title1">
    <w:name w:val="Title 1"/>
    <w:basedOn w:val="Author"/>
    <w:autoRedefine/>
    <w:qFormat/>
    <w:rsid w:val="0016556C"/>
    <w:rPr>
      <w:caps/>
      <w:szCs w:val="40"/>
    </w:rPr>
  </w:style>
  <w:style w:type="paragraph" w:customStyle="1" w:styleId="Line">
    <w:name w:val="Line"/>
    <w:basedOn w:val="a"/>
    <w:next w:val="Author"/>
    <w:autoRedefine/>
    <w:qFormat/>
    <w:rsid w:val="00DF3134"/>
    <w:pPr>
      <w:pBdr>
        <w:bottom w:val="single" w:sz="4" w:space="1" w:color="auto"/>
      </w:pBdr>
      <w:spacing w:after="240"/>
      <w:jc w:val="center"/>
    </w:pPr>
    <w:rPr>
      <w:rFonts w:ascii="Golos Text" w:hAnsi="Golos Text"/>
      <w:sz w:val="28"/>
      <w:lang w:val="en-US"/>
    </w:rPr>
  </w:style>
  <w:style w:type="paragraph" w:customStyle="1" w:styleId="TownYear">
    <w:name w:val="Town_Year"/>
    <w:basedOn w:val="Author"/>
    <w:autoRedefine/>
    <w:qFormat/>
    <w:rsid w:val="00EF2FB9"/>
    <w:pPr>
      <w:spacing w:before="9600" w:after="100" w:afterAutospacing="1"/>
    </w:pPr>
    <w:rPr>
      <w:sz w:val="24"/>
    </w:rPr>
  </w:style>
  <w:style w:type="paragraph" w:customStyle="1" w:styleId="Logo">
    <w:name w:val="Logo"/>
    <w:basedOn w:val="Author"/>
    <w:autoRedefine/>
    <w:qFormat/>
    <w:rsid w:val="004679BC"/>
    <w:pPr>
      <w:spacing w:after="1200"/>
    </w:pPr>
    <w:rPr>
      <w:lang w:val="en-US"/>
    </w:rPr>
  </w:style>
  <w:style w:type="table" w:styleId="ac">
    <w:name w:val="Table Grid"/>
    <w:basedOn w:val="a1"/>
    <w:uiPriority w:val="39"/>
    <w:rsid w:val="00332C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6909B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909BE"/>
    <w:rPr>
      <w:rFonts w:eastAsiaTheme="minorEastAsia"/>
    </w:rPr>
  </w:style>
  <w:style w:type="paragraph" w:styleId="af">
    <w:name w:val="footer"/>
    <w:basedOn w:val="a"/>
    <w:link w:val="af0"/>
    <w:uiPriority w:val="99"/>
    <w:unhideWhenUsed/>
    <w:rsid w:val="006909B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909B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penl\OneDrive\Documents\&#1053;&#1072;&#1089;&#1090;&#1088;&#1072;&#1080;&#1074;&#1072;&#1077;&#1084;&#1099;&#1077;%20&#1096;&#1072;&#1073;&#1083;&#1086;&#1085;&#1099;%20Office\01_&#1096;&#1072;&#1073;&#1083;&#1086;&#1085;_&#1075;&#1086;&#1090;&#1086;&#1074;&#108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01_шаблон_готово</Template>
  <TotalTime>4</TotalTime>
  <Pages>1</Pages>
  <Words>19</Words>
  <Characters>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</dc:creator>
  <cp:keywords/>
  <dc:description/>
  <cp:lastModifiedBy>Гусарова Наталия Федоровна</cp:lastModifiedBy>
  <cp:revision>10</cp:revision>
  <dcterms:created xsi:type="dcterms:W3CDTF">2026-01-29T10:11:00Z</dcterms:created>
  <dcterms:modified xsi:type="dcterms:W3CDTF">2026-02-12T09:07:00Z</dcterms:modified>
</cp:coreProperties>
</file>